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B16F05">
        <w:rPr>
          <w:rFonts w:ascii="Corbel" w:hAnsi="Corbel"/>
          <w:bCs/>
          <w:i/>
        </w:rPr>
        <w:t>Załącznik nr 1.5 do Zarządzenia Rektora UR  nr 61/2025</w:t>
      </w:r>
    </w:p>
    <w:p w:rsidR="00FA4E8F" w:rsidRPr="009C54AE" w:rsidRDefault="00FA4E8F" w:rsidP="00FA4E8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FA4E8F" w:rsidRDefault="00FA4E8F" w:rsidP="00FA4E8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8612E9">
        <w:rPr>
          <w:rFonts w:ascii="Corbel" w:hAnsi="Corbel"/>
          <w:i/>
          <w:smallCaps/>
          <w:sz w:val="24"/>
          <w:szCs w:val="24"/>
        </w:rPr>
        <w:t>6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8612E9">
        <w:rPr>
          <w:rFonts w:ascii="Corbel" w:hAnsi="Corbel"/>
          <w:i/>
          <w:smallCaps/>
          <w:sz w:val="24"/>
          <w:szCs w:val="24"/>
        </w:rPr>
        <w:t>9</w:t>
      </w:r>
    </w:p>
    <w:p w:rsidR="00FA4E8F" w:rsidRDefault="00FA4E8F" w:rsidP="00FA4E8F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FA4E8F" w:rsidRPr="00EA4832" w:rsidRDefault="00FA4E8F" w:rsidP="00FA4E8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8612E9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8612E9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275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Wychowanie resocjalizujące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3E6256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FA4E8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3E62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3E6256">
              <w:rPr>
                <w:rFonts w:ascii="Corbel" w:hAnsi="Corbel"/>
                <w:b w:val="0"/>
                <w:sz w:val="24"/>
                <w:szCs w:val="24"/>
              </w:rPr>
              <w:t>, specjalność: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456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3E6256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C00DAD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39266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92666">
              <w:rPr>
                <w:rFonts w:ascii="Corbel" w:hAnsi="Corbel"/>
                <w:b w:val="0"/>
                <w:sz w:val="24"/>
                <w:szCs w:val="24"/>
              </w:rPr>
              <w:t xml:space="preserve">I rok, 3 </w:t>
            </w:r>
            <w:r>
              <w:rPr>
                <w:rFonts w:ascii="Corbel" w:hAnsi="Corbel"/>
                <w:b w:val="0"/>
                <w:sz w:val="24"/>
                <w:szCs w:val="24"/>
              </w:rPr>
              <w:t>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8275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0F215E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39266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4560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4560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80E2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3E6256">
        <w:rPr>
          <w:rFonts w:ascii="Corbel" w:hAnsi="Corbel"/>
          <w:smallCaps w:val="0"/>
          <w:szCs w:val="24"/>
        </w:rPr>
        <w:t xml:space="preserve"> (z toku)</w:t>
      </w:r>
    </w:p>
    <w:p w:rsidR="009C54AE" w:rsidRDefault="0082756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egzamin, zaliczenie z </w:t>
      </w:r>
      <w:r w:rsidR="003E6256">
        <w:rPr>
          <w:rFonts w:ascii="Corbel" w:hAnsi="Corbel"/>
          <w:b w:val="0"/>
          <w:szCs w:val="24"/>
        </w:rPr>
        <w:t>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82756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podstawowej wiedzy dotyczącej pedagogiki tj. wychowanie, socjalizacja itp.  Znajomość podstawowych pojęć z zakresu resocjalizacji. </w:t>
            </w:r>
          </w:p>
        </w:tc>
      </w:tr>
    </w:tbl>
    <w:p w:rsidR="00827569" w:rsidRDefault="00827569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DF102D" w:rsidP="0082756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102D"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827569">
              <w:rPr>
                <w:rFonts w:ascii="Corbel" w:hAnsi="Corbel"/>
                <w:b w:val="0"/>
                <w:sz w:val="24"/>
                <w:szCs w:val="24"/>
              </w:rPr>
              <w:t xml:space="preserve">celami, strukturą oraz zasadami wychowania resocjalizującego. 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DF102D" w:rsidRPr="00DF102D" w:rsidRDefault="00DF102D" w:rsidP="0082756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ze </w:t>
            </w:r>
            <w:r w:rsidR="00827569">
              <w:rPr>
                <w:rFonts w:ascii="Corbel" w:hAnsi="Corbel"/>
                <w:b w:val="0"/>
                <w:sz w:val="24"/>
                <w:szCs w:val="24"/>
              </w:rPr>
              <w:t>strategiami, technikami i metodami wychowania resocjalizującego.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DF102D" w:rsidRDefault="00C15C2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rolą kadry resocjalizacyjnej w doborze odpowiednich form, metod i środków oddziaływań resocjalizacyjnych i terapeutycznych.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DF102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85747A" w:rsidRPr="009C54AE" w:rsidRDefault="00DF102D" w:rsidP="00C15C2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102D">
              <w:rPr>
                <w:rFonts w:ascii="Corbel" w:hAnsi="Corbel"/>
                <w:b w:val="0"/>
                <w:sz w:val="24"/>
                <w:szCs w:val="24"/>
              </w:rPr>
              <w:t xml:space="preserve">Przygotowanie studentów do rozwiązywania problemów w obszarze </w:t>
            </w:r>
            <w:r w:rsidR="00C15C20">
              <w:rPr>
                <w:rFonts w:ascii="Corbel" w:hAnsi="Corbel"/>
                <w:b w:val="0"/>
                <w:sz w:val="24"/>
                <w:szCs w:val="24"/>
              </w:rPr>
              <w:t>metodyki wychowania resocjalizacyjnego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85747A" w:rsidRPr="009C54AE" w:rsidRDefault="00DF102D" w:rsidP="00C15C2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102D">
              <w:rPr>
                <w:rFonts w:ascii="Corbel" w:hAnsi="Corbel"/>
                <w:b w:val="0"/>
                <w:sz w:val="24"/>
                <w:szCs w:val="24"/>
              </w:rPr>
              <w:t xml:space="preserve">Zapoznanie studentów z procesem tworzenia i realizowania strategii </w:t>
            </w:r>
            <w:r w:rsidR="00C15C20">
              <w:rPr>
                <w:rFonts w:ascii="Corbel" w:hAnsi="Corbel"/>
                <w:b w:val="0"/>
                <w:sz w:val="24"/>
                <w:szCs w:val="24"/>
              </w:rPr>
              <w:t>i programów resocjalizacyjnych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392666" w:rsidRPr="009C54AE" w:rsidRDefault="00392666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3E62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3E6256" w:rsidRPr="009C54AE" w:rsidRDefault="003E6256" w:rsidP="003E62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92666" w:rsidRPr="009C54AE" w:rsidTr="005E6E85">
        <w:tc>
          <w:tcPr>
            <w:tcW w:w="1701" w:type="dxa"/>
          </w:tcPr>
          <w:p w:rsidR="00392666" w:rsidRPr="009C54AE" w:rsidRDefault="003926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392666" w:rsidRPr="009C54AE" w:rsidRDefault="003E625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392666">
              <w:rPr>
                <w:rFonts w:ascii="Corbel" w:hAnsi="Corbel"/>
                <w:b w:val="0"/>
                <w:smallCaps w:val="0"/>
                <w:szCs w:val="24"/>
              </w:rPr>
              <w:t>pisze instytucje wychowania resocjalizującego i scharakteryzuje podstawy ich funkcjonowania oraz relacje wychowawcze łączące osoby funkcjonujące w tych środowiskach.</w:t>
            </w:r>
          </w:p>
        </w:tc>
        <w:tc>
          <w:tcPr>
            <w:tcW w:w="1873" w:type="dxa"/>
          </w:tcPr>
          <w:p w:rsidR="00392666" w:rsidRDefault="00392666" w:rsidP="00F277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:rsidR="00F134CF" w:rsidRPr="009C54AE" w:rsidRDefault="00F134CF" w:rsidP="00F27734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Cs w:val="24"/>
              </w:rPr>
            </w:pPr>
          </w:p>
          <w:p w:rsidR="00392666" w:rsidRPr="009C54AE" w:rsidRDefault="00392666" w:rsidP="00F277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92666" w:rsidRPr="009C54AE" w:rsidTr="005E6E85">
        <w:tc>
          <w:tcPr>
            <w:tcW w:w="1701" w:type="dxa"/>
          </w:tcPr>
          <w:p w:rsidR="00392666" w:rsidRPr="009C54AE" w:rsidRDefault="003926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392666" w:rsidRPr="009C54AE" w:rsidRDefault="003E625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392666">
              <w:rPr>
                <w:rFonts w:ascii="Corbel" w:hAnsi="Corbel"/>
                <w:b w:val="0"/>
                <w:smallCaps w:val="0"/>
                <w:szCs w:val="24"/>
              </w:rPr>
              <w:t xml:space="preserve">ymieni podstawowe cechy osobowości jednostek niedostosowanych społecznie w odniesieniu do specyfiki wychowania resocjalizującego ze względu na stan osobowości wychowanka. </w:t>
            </w:r>
          </w:p>
        </w:tc>
        <w:tc>
          <w:tcPr>
            <w:tcW w:w="1873" w:type="dxa"/>
          </w:tcPr>
          <w:p w:rsidR="00392666" w:rsidRDefault="00392666" w:rsidP="00F277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392666" w:rsidRPr="009C54AE" w:rsidRDefault="00392666" w:rsidP="00F277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92666" w:rsidRPr="009C54AE" w:rsidTr="005E6E85">
        <w:tc>
          <w:tcPr>
            <w:tcW w:w="1701" w:type="dxa"/>
          </w:tcPr>
          <w:p w:rsidR="00392666" w:rsidRPr="009C54AE" w:rsidRDefault="003926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392666" w:rsidRPr="009C54AE" w:rsidRDefault="003E625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392666">
              <w:rPr>
                <w:rFonts w:ascii="Corbel" w:hAnsi="Corbel"/>
                <w:b w:val="0"/>
                <w:smallCaps w:val="0"/>
                <w:szCs w:val="24"/>
              </w:rPr>
              <w:t xml:space="preserve">rzeanalizuje tradycyjne i współczesne teorie wychowania resocjalizującego oraz współczesne nurty pedagogiki resocjalizacyjnej. </w:t>
            </w:r>
          </w:p>
        </w:tc>
        <w:tc>
          <w:tcPr>
            <w:tcW w:w="1873" w:type="dxa"/>
          </w:tcPr>
          <w:p w:rsidR="00392666" w:rsidRDefault="00392666" w:rsidP="00F277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  <w:p w:rsidR="00392666" w:rsidRPr="009C54AE" w:rsidRDefault="00392666" w:rsidP="00F277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92666" w:rsidRPr="009C54AE" w:rsidTr="005E6E85">
        <w:tc>
          <w:tcPr>
            <w:tcW w:w="1701" w:type="dxa"/>
          </w:tcPr>
          <w:p w:rsidR="00392666" w:rsidRPr="009C54AE" w:rsidRDefault="003926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392666" w:rsidRPr="009C54AE" w:rsidRDefault="003E625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392666" w:rsidRPr="003C0435">
              <w:rPr>
                <w:rFonts w:ascii="Corbel" w:hAnsi="Corbel"/>
                <w:b w:val="0"/>
                <w:smallCaps w:val="0"/>
                <w:szCs w:val="24"/>
              </w:rPr>
              <w:t>charakteryzuje podstawowe zasady i normy etyczne obowiązując</w:t>
            </w:r>
            <w:r w:rsidR="00392666">
              <w:rPr>
                <w:rFonts w:ascii="Corbel" w:hAnsi="Corbel"/>
                <w:b w:val="0"/>
                <w:smallCaps w:val="0"/>
                <w:szCs w:val="24"/>
              </w:rPr>
              <w:t>e w działalności resocjalizacyjnej</w:t>
            </w:r>
            <w:r w:rsidR="00392666" w:rsidRPr="003C0435">
              <w:rPr>
                <w:rFonts w:ascii="Corbel" w:hAnsi="Corbel"/>
                <w:b w:val="0"/>
                <w:smallCaps w:val="0"/>
                <w:szCs w:val="24"/>
              </w:rPr>
              <w:t>. Scharakteryzuje dylematy etyczne w tej działalności i przewidzi skutki konkretnych działań.</w:t>
            </w:r>
          </w:p>
        </w:tc>
        <w:tc>
          <w:tcPr>
            <w:tcW w:w="1873" w:type="dxa"/>
          </w:tcPr>
          <w:p w:rsidR="00392666" w:rsidRDefault="00392666" w:rsidP="00F277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K_W13</w:t>
            </w:r>
          </w:p>
          <w:p w:rsidR="00392666" w:rsidRDefault="00392666" w:rsidP="00F277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92666" w:rsidRPr="009C54AE" w:rsidTr="005E6E85">
        <w:tc>
          <w:tcPr>
            <w:tcW w:w="1701" w:type="dxa"/>
          </w:tcPr>
          <w:p w:rsidR="00392666" w:rsidRPr="009C54AE" w:rsidRDefault="003926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392666" w:rsidRPr="009C54AE" w:rsidRDefault="003E625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392666">
              <w:rPr>
                <w:rFonts w:ascii="Corbel" w:hAnsi="Corbel"/>
                <w:b w:val="0"/>
                <w:smallCaps w:val="0"/>
                <w:szCs w:val="24"/>
              </w:rPr>
              <w:t xml:space="preserve">ymieni podstawowe zasady projektowania i prowadzenia działań resocjalizacyjnych i terapeutycznych oraz opisze metody, techniki i wybrane narzędzia realizacji tych działań. </w:t>
            </w:r>
          </w:p>
        </w:tc>
        <w:tc>
          <w:tcPr>
            <w:tcW w:w="1873" w:type="dxa"/>
          </w:tcPr>
          <w:p w:rsidR="00392666" w:rsidRDefault="00392666" w:rsidP="00F277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K_W15</w:t>
            </w:r>
          </w:p>
          <w:p w:rsidR="00392666" w:rsidRDefault="00392666" w:rsidP="00F277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92666" w:rsidRPr="009C54AE" w:rsidTr="005E6E85">
        <w:tc>
          <w:tcPr>
            <w:tcW w:w="1701" w:type="dxa"/>
          </w:tcPr>
          <w:p w:rsidR="00392666" w:rsidRPr="009C54AE" w:rsidRDefault="003926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392666" w:rsidRPr="009C54AE" w:rsidRDefault="003E6256" w:rsidP="00D77A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392666">
              <w:rPr>
                <w:rFonts w:ascii="Corbel" w:hAnsi="Corbel"/>
                <w:b w:val="0"/>
                <w:smallCaps w:val="0"/>
                <w:szCs w:val="24"/>
              </w:rPr>
              <w:t xml:space="preserve">mówi przyczyny i objawy destruktywnych zjawisk społecznych oraz wykaże ich związki z poszczególnymi obszarami pracy resocjalizacyjnej. </w:t>
            </w:r>
          </w:p>
        </w:tc>
        <w:tc>
          <w:tcPr>
            <w:tcW w:w="1873" w:type="dxa"/>
          </w:tcPr>
          <w:p w:rsidR="00392666" w:rsidRDefault="00392666" w:rsidP="00F277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392666" w:rsidRDefault="00392666" w:rsidP="00F277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92666" w:rsidRPr="009C54AE" w:rsidTr="005E6E85">
        <w:tc>
          <w:tcPr>
            <w:tcW w:w="1701" w:type="dxa"/>
          </w:tcPr>
          <w:p w:rsidR="00392666" w:rsidRDefault="003926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392666" w:rsidRPr="009C54AE" w:rsidRDefault="003E6256" w:rsidP="00B27A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392666" w:rsidRPr="00B27A12">
              <w:rPr>
                <w:rFonts w:ascii="Corbel" w:hAnsi="Corbel"/>
                <w:b w:val="0"/>
                <w:smallCaps w:val="0"/>
                <w:szCs w:val="24"/>
              </w:rPr>
              <w:t>aprezentuje postawę odpowiedzialności za etyczność prowadzon</w:t>
            </w:r>
            <w:r w:rsidR="00392666">
              <w:rPr>
                <w:rFonts w:ascii="Corbel" w:hAnsi="Corbel"/>
                <w:b w:val="0"/>
                <w:smallCaps w:val="0"/>
                <w:szCs w:val="24"/>
              </w:rPr>
              <w:t>ych oddziaływań resocjalizacyjnych.</w:t>
            </w:r>
          </w:p>
        </w:tc>
        <w:tc>
          <w:tcPr>
            <w:tcW w:w="1873" w:type="dxa"/>
          </w:tcPr>
          <w:p w:rsidR="00392666" w:rsidRDefault="00392666" w:rsidP="00F277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392666" w:rsidRDefault="00392666" w:rsidP="00F277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B27A12" w:rsidP="00B27A12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Wychowanie resocjalizujące – podstawowe pojęcia (wychowanie, socjalizacja, resocjalizacja, pedagogika resocjalizacyjna, norma, patologia, nieprzystosowanie i niedostosowanie społeczne, adaptacja, asymilacja, wykolejenie społeczne, patologie społeczne).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B27A12" w:rsidP="00B27A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Przedmiot i zakres wychowania resocjalizującego.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B27A12" w:rsidP="00DA02C0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Cele i struktura procesu resocjalizacji.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B27A12" w:rsidP="00DA02C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wychowania resocjalizującego.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B27A1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Procedury oddziaływań resocjalizacyjnych: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kulturotechnika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socjotechnika, psychotechnika. 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B27A1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Systemy resocjalizacyjne.</w:t>
            </w:r>
          </w:p>
        </w:tc>
      </w:tr>
      <w:tr w:rsidR="00C542A5" w:rsidRPr="009C54AE" w:rsidTr="00923D7D">
        <w:tc>
          <w:tcPr>
            <w:tcW w:w="9639" w:type="dxa"/>
          </w:tcPr>
          <w:p w:rsidR="00C542A5" w:rsidRDefault="00B27A12" w:rsidP="00B27A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Specyfika wychowania resocjalizującego ze względu na osobowość jednostek nieprzystosowanych społecznie.</w:t>
            </w:r>
          </w:p>
        </w:tc>
      </w:tr>
      <w:tr w:rsidR="00B27A12" w:rsidRPr="009C54AE" w:rsidTr="00923D7D">
        <w:tc>
          <w:tcPr>
            <w:tcW w:w="9639" w:type="dxa"/>
          </w:tcPr>
          <w:p w:rsidR="00B27A12" w:rsidRDefault="00B27A12" w:rsidP="002F55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Strategie, techniki i metody wychowania resocjalizująceg</w:t>
            </w:r>
            <w:r w:rsidR="002F5567">
              <w:rPr>
                <w:rFonts w:ascii="Corbel" w:hAnsi="Corbel"/>
                <w:sz w:val="24"/>
                <w:szCs w:val="24"/>
              </w:rPr>
              <w:t>o w środowisku otwartym i zamkniętym.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F55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szkoły i kształcenia w resocjalizacji i readaptacji społecznej.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2F55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pracy w procesie resocjalizacji</w:t>
            </w:r>
          </w:p>
        </w:tc>
      </w:tr>
      <w:tr w:rsidR="00DA02C0" w:rsidRPr="009C54AE" w:rsidTr="00923D7D">
        <w:tc>
          <w:tcPr>
            <w:tcW w:w="9639" w:type="dxa"/>
          </w:tcPr>
          <w:p w:rsidR="002F5567" w:rsidRPr="00DA02C0" w:rsidRDefault="002F5567" w:rsidP="002F55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Praca z rodziną osób nieprzystosowanych społecznie. </w:t>
            </w:r>
          </w:p>
        </w:tc>
      </w:tr>
      <w:tr w:rsidR="002F5567" w:rsidRPr="009C54AE" w:rsidTr="00923D7D">
        <w:tc>
          <w:tcPr>
            <w:tcW w:w="9639" w:type="dxa"/>
          </w:tcPr>
          <w:p w:rsidR="002F5567" w:rsidRDefault="002F5567" w:rsidP="002F55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Dostosowanie metod resocjalizacji do wybranych cech osobowości i przejawianych problemów (agresywność, uzależniania itd.)</w:t>
            </w:r>
          </w:p>
        </w:tc>
      </w:tr>
      <w:tr w:rsidR="002F5567" w:rsidRPr="009C54AE" w:rsidTr="00923D7D">
        <w:tc>
          <w:tcPr>
            <w:tcW w:w="9639" w:type="dxa"/>
          </w:tcPr>
          <w:p w:rsidR="002F5567" w:rsidRDefault="002F5567" w:rsidP="002F55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Rola kadry w doborze metod, technik i środków oddziaływań resocjalizacyjnych.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dyskusja.</w:t>
      </w:r>
    </w:p>
    <w:p w:rsidR="00E960BB" w:rsidRPr="00A86535" w:rsidRDefault="00C542A5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metoda projektów, praca z tekstem,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542A5">
              <w:rPr>
                <w:rFonts w:ascii="Corbel" w:hAnsi="Corbel"/>
                <w:b w:val="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zCs w:val="24"/>
              </w:rPr>
              <w:t>pisemny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2F556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pisemny, projekt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2F5567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Pr="009C54AE" w:rsidRDefault="002F5567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  <w:r w:rsidR="002F5567">
              <w:rPr>
                <w:rFonts w:ascii="Corbel" w:hAnsi="Corbel"/>
                <w:b w:val="0"/>
                <w:szCs w:val="24"/>
              </w:rPr>
              <w:t>, projekt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2F5567"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2F556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 pisemny, </w:t>
            </w:r>
            <w:r w:rsidR="00C542A5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:rsidR="00C542A5" w:rsidRDefault="002F556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C542A5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  <w:r w:rsidR="002F5567">
              <w:rPr>
                <w:rFonts w:ascii="Corbel" w:hAnsi="Corbel"/>
                <w:b w:val="0"/>
                <w:szCs w:val="24"/>
              </w:rPr>
              <w:t>, projekt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2F5567"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="002F5567" w:rsidRPr="009C54AE" w:rsidTr="00C05F44">
        <w:tc>
          <w:tcPr>
            <w:tcW w:w="1985" w:type="dxa"/>
          </w:tcPr>
          <w:p w:rsidR="002F5567" w:rsidRDefault="002F556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2F5567" w:rsidRDefault="002F556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pisemny, projekt</w:t>
            </w:r>
          </w:p>
        </w:tc>
        <w:tc>
          <w:tcPr>
            <w:tcW w:w="2126" w:type="dxa"/>
          </w:tcPr>
          <w:p w:rsidR="002F5567" w:rsidRDefault="002F556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7D76A8" w:rsidRPr="000F215E" w:rsidRDefault="007D76A8" w:rsidP="007D76A8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0F215E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·       pozytywna ocena z egzaminu (minimum 51 % punktów),</w:t>
            </w:r>
          </w:p>
          <w:p w:rsidR="007D76A8" w:rsidRPr="000F215E" w:rsidRDefault="007D76A8" w:rsidP="007D76A8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0F215E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 </w:t>
            </w:r>
          </w:p>
          <w:p w:rsidR="007D76A8" w:rsidRPr="000F215E" w:rsidRDefault="007D76A8" w:rsidP="007D76A8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0F215E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·       ocena ćwiczeń – średnia ocen z:</w:t>
            </w:r>
          </w:p>
          <w:p w:rsidR="007D76A8" w:rsidRPr="000F215E" w:rsidRDefault="007D76A8" w:rsidP="007D76A8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0F215E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prac projektowych i ich prezentacji (maksymalnie 15 punktów, minimum do zaliczenia 8 pkt.); analizowane kryteria oceny:</w:t>
            </w:r>
          </w:p>
          <w:p w:rsidR="007D76A8" w:rsidRPr="000F215E" w:rsidRDefault="007D76A8" w:rsidP="007D76A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0F215E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7D76A8" w:rsidRPr="000F215E" w:rsidRDefault="007D76A8" w:rsidP="007D76A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0F215E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7D76A8" w:rsidRPr="000F215E" w:rsidRDefault="007D76A8" w:rsidP="007D76A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0F215E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7D76A8" w:rsidRPr="000F215E" w:rsidRDefault="007D76A8" w:rsidP="007D76A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0F215E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7D76A8" w:rsidRPr="000F215E" w:rsidRDefault="007D76A8" w:rsidP="007D76A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0F215E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7D76A8" w:rsidRPr="000F215E" w:rsidRDefault="007D76A8" w:rsidP="007D76A8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0F215E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aktywnego udziału studenta w zajęciach (w trakcie pracy nad projektami, podczas analizowania prezentowanych przez studentów projektów badawczych, w trakcie dyskusji)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D57A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0F215E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545607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A86535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677" w:type="dxa"/>
          </w:tcPr>
          <w:p w:rsidR="00C61DC5" w:rsidRDefault="00F80E28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  <w:p w:rsidR="00A86535" w:rsidRDefault="00A8653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A8653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3E6256" w:rsidRDefault="003E6256" w:rsidP="005456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</w:t>
            </w:r>
          </w:p>
          <w:p w:rsidR="003E6256" w:rsidRDefault="003E6256" w:rsidP="005456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do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e</w:t>
            </w:r>
            <w:r w:rsidR="00545607">
              <w:rPr>
                <w:rFonts w:ascii="Corbel" w:hAnsi="Corbel"/>
                <w:sz w:val="24"/>
                <w:szCs w:val="24"/>
              </w:rPr>
              <w:t>gzaminu</w:t>
            </w:r>
          </w:p>
          <w:p w:rsidR="00C61DC5" w:rsidRPr="009C54AE" w:rsidRDefault="003E6256" w:rsidP="005456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A86535">
              <w:rPr>
                <w:rFonts w:ascii="Corbel" w:hAnsi="Corbel"/>
                <w:sz w:val="24"/>
                <w:szCs w:val="24"/>
              </w:rPr>
              <w:t>przygotowanie projektu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E6256" w:rsidRDefault="003E625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E6256" w:rsidRDefault="003E625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3E6256" w:rsidRDefault="00F80E28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3E6256" w:rsidRPr="009C54AE" w:rsidRDefault="00F80E28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F80E28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F80E28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:rsidTr="00E50203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E50203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E50203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0F215E" w:rsidRDefault="000F215E" w:rsidP="000F215E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Jaworska A., </w:t>
            </w:r>
            <w:r w:rsidRPr="004A43B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Leksykon resocjalizacji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2012.</w:t>
            </w:r>
          </w:p>
          <w:p w:rsidR="000F215E" w:rsidRDefault="000F215E" w:rsidP="000F215E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E62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Paszkiewicz A., </w:t>
            </w:r>
            <w:r w:rsidRPr="003E625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Wychowanie resocjalizujące w środowisku otwartym - zarys teorii : podręcznik dla studentów pedagogiki</w:t>
            </w:r>
            <w:r w:rsidRPr="003E62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Białystok 2006.</w:t>
            </w:r>
          </w:p>
          <w:p w:rsidR="000F215E" w:rsidRDefault="000F215E" w:rsidP="000F215E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Pospiszyl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4A43B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Resocjalizacja. Teoretyczne podstawy oraz przykłady programów oddziaływań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1998.</w:t>
            </w:r>
          </w:p>
          <w:p w:rsidR="000F215E" w:rsidRDefault="000F215E" w:rsidP="000F215E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Pytka L., </w:t>
            </w:r>
            <w:r w:rsidRPr="004A43B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Pedagogika resocjalizacyjna. Wybrane zagadnienia teoretyczne diagnostyczne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br/>
            </w:r>
            <w:r w:rsidRPr="004A43B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 metodyczne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2000. </w:t>
            </w:r>
          </w:p>
          <w:p w:rsidR="000F215E" w:rsidRDefault="000F215E" w:rsidP="000F215E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Urban B., Stanik J.M., </w:t>
            </w:r>
            <w:r w:rsidRPr="004A43B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Resocjalizacja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tom 1-2, Warszawa 2008. </w:t>
            </w:r>
          </w:p>
          <w:p w:rsidR="00D2744B" w:rsidRPr="009C54AE" w:rsidRDefault="00D2744B" w:rsidP="009C1C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E50203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0F215E" w:rsidRDefault="000F21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F215E" w:rsidRDefault="000F215E" w:rsidP="000F215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szCs w:val="24"/>
              </w:rPr>
              <w:t>Doliński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Gajewska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G.,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Rewińska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Teoretyczno-metodyczne aspekty korekcji </w:t>
            </w:r>
            <w:proofErr w:type="spellStart"/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zach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owań</w:t>
            </w:r>
            <w:proofErr w:type="spellEnd"/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: programy profilaktyczne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Zielona Góra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 xml:space="preserve"> 2004.</w:t>
            </w:r>
          </w:p>
          <w:p w:rsidR="000F215E" w:rsidRDefault="000F215E" w:rsidP="000F215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Jaworska A. (red.), </w:t>
            </w:r>
            <w:r w:rsidRPr="004A43B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Resocjalizacja. Zagadnienia prawne, społeczne i metodyczne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Kraków 2009. </w:t>
            </w:r>
          </w:p>
          <w:p w:rsidR="000F215E" w:rsidRDefault="000F215E" w:rsidP="000F215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Kranc M., </w:t>
            </w:r>
            <w:r w:rsidRPr="00E52B2A">
              <w:rPr>
                <w:rFonts w:ascii="Corbel" w:hAnsi="Corbel"/>
                <w:b w:val="0"/>
                <w:i/>
                <w:smallCaps w:val="0"/>
                <w:szCs w:val="24"/>
              </w:rPr>
              <w:t>Metodyka procesu resocjalizacji w młodzieżowych ośrodkach wychowawczych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2018.</w:t>
            </w:r>
          </w:p>
          <w:p w:rsidR="000F215E" w:rsidRPr="00D2744B" w:rsidRDefault="000F215E" w:rsidP="000F215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Kudlak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G. (red.), </w:t>
            </w:r>
            <w:r w:rsidRPr="00E52B2A">
              <w:rPr>
                <w:rFonts w:ascii="Corbel" w:hAnsi="Corbel"/>
                <w:b w:val="0"/>
                <w:i/>
                <w:smallCaps w:val="0"/>
                <w:szCs w:val="24"/>
              </w:rPr>
              <w:t>Instytucjonalna resocjalizacja nieletnich. Wyzwania i perspektywy rozwoju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2016.</w:t>
            </w:r>
          </w:p>
          <w:p w:rsidR="000F215E" w:rsidRPr="004A43B9" w:rsidRDefault="000F215E" w:rsidP="000F215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Pospiszyl</w:t>
            </w:r>
            <w:proofErr w:type="spellEnd"/>
            <w:r w:rsidR="00FE17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Patologie społeczne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2014.</w:t>
            </w:r>
          </w:p>
          <w:p w:rsidR="000F215E" w:rsidRDefault="000F215E" w:rsidP="000F215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Rezjner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Szczepaniak P., </w:t>
            </w:r>
            <w:r w:rsidRPr="004A43B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Terapia w resocjalizacji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część I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II, Warszawa 2009. </w:t>
            </w:r>
          </w:p>
          <w:p w:rsidR="000F215E" w:rsidRDefault="000F215E" w:rsidP="000F215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Wach T. J., 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Profilaktyka i resocjalizacja nieletnich zagrożonych uzależnieniem od środków psychoaktywnych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Lublin 2014.</w:t>
            </w:r>
          </w:p>
          <w:p w:rsidR="00E52B2A" w:rsidRPr="00D2744B" w:rsidRDefault="000F215E" w:rsidP="000F215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Wirkus Ł. (red.), </w:t>
            </w:r>
            <w:r w:rsidRPr="00E52B2A">
              <w:rPr>
                <w:rFonts w:ascii="Corbel" w:hAnsi="Corbel"/>
                <w:b w:val="0"/>
                <w:i/>
                <w:smallCaps w:val="0"/>
                <w:szCs w:val="24"/>
              </w:rPr>
              <w:t>Wybrane programy resocjalizacyjne w praktyce kuratorów sądowych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Toruń 2017.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697" w:rsidRDefault="00597697" w:rsidP="00C16ABF">
      <w:pPr>
        <w:spacing w:after="0" w:line="240" w:lineRule="auto"/>
      </w:pPr>
      <w:r>
        <w:separator/>
      </w:r>
    </w:p>
  </w:endnote>
  <w:endnote w:type="continuationSeparator" w:id="0">
    <w:p w:rsidR="00597697" w:rsidRDefault="0059769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697" w:rsidRDefault="00597697" w:rsidP="00C16ABF">
      <w:pPr>
        <w:spacing w:after="0" w:line="240" w:lineRule="auto"/>
      </w:pPr>
      <w:r>
        <w:separator/>
      </w:r>
    </w:p>
  </w:footnote>
  <w:footnote w:type="continuationSeparator" w:id="0">
    <w:p w:rsidR="00597697" w:rsidRDefault="00597697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05FA6"/>
    <w:multiLevelType w:val="hybridMultilevel"/>
    <w:tmpl w:val="2FBC983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15A2"/>
    <w:rsid w:val="000048FD"/>
    <w:rsid w:val="000077B4"/>
    <w:rsid w:val="00015B8F"/>
    <w:rsid w:val="00022ECE"/>
    <w:rsid w:val="00041138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184B"/>
    <w:rsid w:val="000F1C57"/>
    <w:rsid w:val="000F215E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B12CE"/>
    <w:rsid w:val="001D657B"/>
    <w:rsid w:val="001D7B54"/>
    <w:rsid w:val="001E0209"/>
    <w:rsid w:val="001E4FA0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5567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2666"/>
    <w:rsid w:val="003A0A5B"/>
    <w:rsid w:val="003A1176"/>
    <w:rsid w:val="003C0435"/>
    <w:rsid w:val="003C0BAE"/>
    <w:rsid w:val="003D18A9"/>
    <w:rsid w:val="003D6CE2"/>
    <w:rsid w:val="003E1941"/>
    <w:rsid w:val="003E2FE6"/>
    <w:rsid w:val="003E49D5"/>
    <w:rsid w:val="003E6256"/>
    <w:rsid w:val="003F38C0"/>
    <w:rsid w:val="00414E3C"/>
    <w:rsid w:val="0042244A"/>
    <w:rsid w:val="0042745A"/>
    <w:rsid w:val="00431D5C"/>
    <w:rsid w:val="00435489"/>
    <w:rsid w:val="004362C6"/>
    <w:rsid w:val="00437FA2"/>
    <w:rsid w:val="00445205"/>
    <w:rsid w:val="00445970"/>
    <w:rsid w:val="0045729E"/>
    <w:rsid w:val="00461EFC"/>
    <w:rsid w:val="004652C2"/>
    <w:rsid w:val="00465451"/>
    <w:rsid w:val="004706D1"/>
    <w:rsid w:val="00470D18"/>
    <w:rsid w:val="00471326"/>
    <w:rsid w:val="0047598D"/>
    <w:rsid w:val="004840FD"/>
    <w:rsid w:val="00490F7D"/>
    <w:rsid w:val="00491678"/>
    <w:rsid w:val="004968E2"/>
    <w:rsid w:val="004A3EEA"/>
    <w:rsid w:val="004A43B9"/>
    <w:rsid w:val="004A4D1F"/>
    <w:rsid w:val="004D5282"/>
    <w:rsid w:val="004F0EC6"/>
    <w:rsid w:val="004F1551"/>
    <w:rsid w:val="004F55A3"/>
    <w:rsid w:val="0050496F"/>
    <w:rsid w:val="00513B6F"/>
    <w:rsid w:val="00517C63"/>
    <w:rsid w:val="00526C94"/>
    <w:rsid w:val="005363C4"/>
    <w:rsid w:val="00536BDE"/>
    <w:rsid w:val="00540265"/>
    <w:rsid w:val="00543ACC"/>
    <w:rsid w:val="00545607"/>
    <w:rsid w:val="005502DE"/>
    <w:rsid w:val="0056696D"/>
    <w:rsid w:val="00573EF9"/>
    <w:rsid w:val="0059484D"/>
    <w:rsid w:val="00597697"/>
    <w:rsid w:val="005A0855"/>
    <w:rsid w:val="005A3196"/>
    <w:rsid w:val="005C080F"/>
    <w:rsid w:val="005C55E5"/>
    <w:rsid w:val="005C696A"/>
    <w:rsid w:val="005E6E2F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3FA7"/>
    <w:rsid w:val="006C3DFE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195C"/>
    <w:rsid w:val="007327BD"/>
    <w:rsid w:val="00734608"/>
    <w:rsid w:val="00745302"/>
    <w:rsid w:val="007461D6"/>
    <w:rsid w:val="00746EC8"/>
    <w:rsid w:val="0075695A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D76A8"/>
    <w:rsid w:val="007F1652"/>
    <w:rsid w:val="007F4155"/>
    <w:rsid w:val="0081554D"/>
    <w:rsid w:val="0081707E"/>
    <w:rsid w:val="00827569"/>
    <w:rsid w:val="008449B3"/>
    <w:rsid w:val="0085747A"/>
    <w:rsid w:val="008612E9"/>
    <w:rsid w:val="00884922"/>
    <w:rsid w:val="00885F64"/>
    <w:rsid w:val="008917F9"/>
    <w:rsid w:val="008A45F7"/>
    <w:rsid w:val="008C0CC0"/>
    <w:rsid w:val="008C19A9"/>
    <w:rsid w:val="008C20EC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6F26"/>
    <w:rsid w:val="00923D7D"/>
    <w:rsid w:val="009508DF"/>
    <w:rsid w:val="00950DAC"/>
    <w:rsid w:val="00954A07"/>
    <w:rsid w:val="00997F14"/>
    <w:rsid w:val="009A78D9"/>
    <w:rsid w:val="009C1331"/>
    <w:rsid w:val="009C15F0"/>
    <w:rsid w:val="009C1CBC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6535"/>
    <w:rsid w:val="00A97DE1"/>
    <w:rsid w:val="00AB053C"/>
    <w:rsid w:val="00AD1146"/>
    <w:rsid w:val="00AD27D3"/>
    <w:rsid w:val="00AD66D6"/>
    <w:rsid w:val="00AE075C"/>
    <w:rsid w:val="00AE1160"/>
    <w:rsid w:val="00AE203C"/>
    <w:rsid w:val="00AE2E74"/>
    <w:rsid w:val="00AE5FCB"/>
    <w:rsid w:val="00AF2C1E"/>
    <w:rsid w:val="00B06142"/>
    <w:rsid w:val="00B135B1"/>
    <w:rsid w:val="00B16F05"/>
    <w:rsid w:val="00B27A12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01B6"/>
    <w:rsid w:val="00BA324E"/>
    <w:rsid w:val="00BB520A"/>
    <w:rsid w:val="00BD3869"/>
    <w:rsid w:val="00BD66E9"/>
    <w:rsid w:val="00BD6FF4"/>
    <w:rsid w:val="00BE0BC6"/>
    <w:rsid w:val="00BF2C41"/>
    <w:rsid w:val="00C00DAD"/>
    <w:rsid w:val="00C058B4"/>
    <w:rsid w:val="00C05F44"/>
    <w:rsid w:val="00C0689D"/>
    <w:rsid w:val="00C131B5"/>
    <w:rsid w:val="00C15C20"/>
    <w:rsid w:val="00C16ABF"/>
    <w:rsid w:val="00C170AE"/>
    <w:rsid w:val="00C26CB7"/>
    <w:rsid w:val="00C324C1"/>
    <w:rsid w:val="00C36992"/>
    <w:rsid w:val="00C379F0"/>
    <w:rsid w:val="00C542A5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1187"/>
    <w:rsid w:val="00D17C3C"/>
    <w:rsid w:val="00D26B2C"/>
    <w:rsid w:val="00D2744B"/>
    <w:rsid w:val="00D352C9"/>
    <w:rsid w:val="00D425B2"/>
    <w:rsid w:val="00D428D6"/>
    <w:rsid w:val="00D44079"/>
    <w:rsid w:val="00D552B2"/>
    <w:rsid w:val="00D57A89"/>
    <w:rsid w:val="00D608D1"/>
    <w:rsid w:val="00D74119"/>
    <w:rsid w:val="00D77A15"/>
    <w:rsid w:val="00D8075B"/>
    <w:rsid w:val="00D8678B"/>
    <w:rsid w:val="00DA02C0"/>
    <w:rsid w:val="00DA2114"/>
    <w:rsid w:val="00DE09C0"/>
    <w:rsid w:val="00DE4A14"/>
    <w:rsid w:val="00DF102D"/>
    <w:rsid w:val="00DF320D"/>
    <w:rsid w:val="00DF71C8"/>
    <w:rsid w:val="00E129B8"/>
    <w:rsid w:val="00E21E7D"/>
    <w:rsid w:val="00E22FBC"/>
    <w:rsid w:val="00E24BF5"/>
    <w:rsid w:val="00E25338"/>
    <w:rsid w:val="00E50203"/>
    <w:rsid w:val="00E51E44"/>
    <w:rsid w:val="00E52B2A"/>
    <w:rsid w:val="00E63348"/>
    <w:rsid w:val="00E77E88"/>
    <w:rsid w:val="00E8107D"/>
    <w:rsid w:val="00E960BB"/>
    <w:rsid w:val="00EA2074"/>
    <w:rsid w:val="00EA4832"/>
    <w:rsid w:val="00EA4E9D"/>
    <w:rsid w:val="00EC4899"/>
    <w:rsid w:val="00EC71C3"/>
    <w:rsid w:val="00ED03AB"/>
    <w:rsid w:val="00ED32D2"/>
    <w:rsid w:val="00EE32DE"/>
    <w:rsid w:val="00EE5457"/>
    <w:rsid w:val="00F070AB"/>
    <w:rsid w:val="00F119A3"/>
    <w:rsid w:val="00F134CF"/>
    <w:rsid w:val="00F17567"/>
    <w:rsid w:val="00F27734"/>
    <w:rsid w:val="00F27A7B"/>
    <w:rsid w:val="00F526AF"/>
    <w:rsid w:val="00F617C3"/>
    <w:rsid w:val="00F7066B"/>
    <w:rsid w:val="00F80E28"/>
    <w:rsid w:val="00F83B28"/>
    <w:rsid w:val="00FA0F9E"/>
    <w:rsid w:val="00FA46E5"/>
    <w:rsid w:val="00FA4E8F"/>
    <w:rsid w:val="00FB7DBA"/>
    <w:rsid w:val="00FC1C25"/>
    <w:rsid w:val="00FC3F45"/>
    <w:rsid w:val="00FD503F"/>
    <w:rsid w:val="00FD7589"/>
    <w:rsid w:val="00FE17D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23861"/>
  <w15:docId w15:val="{86B6F8F9-7D2C-462A-9584-57D95D817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57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97E7E-E873-4E6B-A936-3E022AE3F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13</TotalTime>
  <Pages>5</Pages>
  <Words>1151</Words>
  <Characters>6907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16</cp:revision>
  <cp:lastPrinted>2019-02-06T12:12:00Z</cp:lastPrinted>
  <dcterms:created xsi:type="dcterms:W3CDTF">2022-03-30T18:55:00Z</dcterms:created>
  <dcterms:modified xsi:type="dcterms:W3CDTF">2026-04-30T08:18:00Z</dcterms:modified>
</cp:coreProperties>
</file>